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7B8" w:rsidRPr="00856D24" w:rsidRDefault="003B77B8" w:rsidP="00702B0B">
      <w:pPr>
        <w:jc w:val="center"/>
        <w:rPr>
          <w:rFonts w:ascii="Times New Roman" w:hAnsi="Times New Roman"/>
          <w:b/>
          <w:sz w:val="24"/>
          <w:szCs w:val="24"/>
        </w:rPr>
      </w:pPr>
      <w:r w:rsidRPr="00856D24">
        <w:rPr>
          <w:rFonts w:ascii="Times New Roman" w:hAnsi="Times New Roman"/>
          <w:b/>
          <w:sz w:val="24"/>
          <w:szCs w:val="24"/>
        </w:rPr>
        <w:t>АДМИНИСТРАЦИЯ</w:t>
      </w:r>
    </w:p>
    <w:p w:rsidR="003B77B8" w:rsidRPr="00856D24" w:rsidRDefault="003B77B8" w:rsidP="00702B0B">
      <w:pPr>
        <w:jc w:val="center"/>
        <w:rPr>
          <w:rFonts w:ascii="Times New Roman" w:hAnsi="Times New Roman"/>
          <w:b/>
          <w:sz w:val="24"/>
          <w:szCs w:val="24"/>
        </w:rPr>
      </w:pPr>
      <w:r w:rsidRPr="00856D24">
        <w:rPr>
          <w:rFonts w:ascii="Times New Roman" w:hAnsi="Times New Roman"/>
          <w:b/>
          <w:sz w:val="24"/>
          <w:szCs w:val="24"/>
        </w:rPr>
        <w:t>ЗУБОВО-ПОЛЯНСКОГО МУНИЦИПАЛЬНОГО РАЙОНА</w:t>
      </w:r>
    </w:p>
    <w:p w:rsidR="003B77B8" w:rsidRPr="00856D24" w:rsidRDefault="003B77B8" w:rsidP="00702B0B">
      <w:pPr>
        <w:jc w:val="center"/>
        <w:rPr>
          <w:rFonts w:ascii="Times New Roman" w:hAnsi="Times New Roman"/>
          <w:b/>
          <w:sz w:val="24"/>
          <w:szCs w:val="24"/>
        </w:rPr>
      </w:pPr>
      <w:r w:rsidRPr="00856D24">
        <w:rPr>
          <w:rFonts w:ascii="Times New Roman" w:hAnsi="Times New Roman"/>
          <w:b/>
          <w:sz w:val="24"/>
          <w:szCs w:val="24"/>
        </w:rPr>
        <w:t>РЕСПУБЛИКИ МОРДОВИЯ</w:t>
      </w:r>
    </w:p>
    <w:p w:rsidR="003B77B8" w:rsidRPr="00856D24" w:rsidRDefault="003B77B8" w:rsidP="00702B0B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77B8" w:rsidRPr="00856D24" w:rsidRDefault="003B77B8" w:rsidP="00702B0B">
      <w:pPr>
        <w:jc w:val="center"/>
        <w:rPr>
          <w:rFonts w:ascii="Times New Roman" w:hAnsi="Times New Roman"/>
          <w:b/>
          <w:sz w:val="24"/>
          <w:szCs w:val="24"/>
        </w:rPr>
      </w:pPr>
      <w:r w:rsidRPr="00856D24">
        <w:rPr>
          <w:rFonts w:ascii="Times New Roman" w:hAnsi="Times New Roman"/>
          <w:b/>
          <w:sz w:val="24"/>
          <w:szCs w:val="24"/>
        </w:rPr>
        <w:t>ПОСТАНОВЛЕНИЕ</w:t>
      </w:r>
    </w:p>
    <w:p w:rsidR="003B77B8" w:rsidRPr="00856D24" w:rsidRDefault="003B77B8" w:rsidP="00702B0B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77B8" w:rsidRPr="00856D24" w:rsidRDefault="003B77B8" w:rsidP="00702B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«28</w:t>
      </w:r>
      <w:r w:rsidRPr="00856D2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августа </w:t>
      </w:r>
      <w:r w:rsidRPr="00856D24">
        <w:rPr>
          <w:rFonts w:ascii="Times New Roman" w:hAnsi="Times New Roman"/>
          <w:sz w:val="24"/>
          <w:szCs w:val="24"/>
        </w:rPr>
        <w:t xml:space="preserve">2015г.                    </w:t>
      </w:r>
      <w:bookmarkStart w:id="0" w:name="_GoBack"/>
      <w:bookmarkEnd w:id="0"/>
      <w:r w:rsidRPr="00856D24"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856D24">
        <w:rPr>
          <w:rFonts w:ascii="Times New Roman" w:hAnsi="Times New Roman"/>
          <w:sz w:val="24"/>
          <w:szCs w:val="24"/>
        </w:rPr>
        <w:t xml:space="preserve">   № </w:t>
      </w:r>
      <w:r>
        <w:rPr>
          <w:rFonts w:ascii="Times New Roman" w:hAnsi="Times New Roman"/>
          <w:sz w:val="24"/>
          <w:szCs w:val="24"/>
        </w:rPr>
        <w:t>1059</w:t>
      </w:r>
    </w:p>
    <w:p w:rsidR="003B77B8" w:rsidRPr="00856D24" w:rsidRDefault="003B77B8" w:rsidP="007B4DDC">
      <w:pPr>
        <w:jc w:val="center"/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р.п. Зубова Поляна</w:t>
      </w:r>
    </w:p>
    <w:p w:rsidR="003B77B8" w:rsidRPr="00856D24" w:rsidRDefault="003B77B8" w:rsidP="00856D24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856D24">
        <w:rPr>
          <w:rFonts w:ascii="Times New Roman" w:hAnsi="Times New Roman"/>
          <w:b/>
          <w:sz w:val="24"/>
          <w:szCs w:val="24"/>
        </w:rPr>
        <w:t>О создании районного оперативного штаба для организации работы по приему и обустройству граждан Украины, прибывших на территорию Зубово-Полянского муниципального района Республики Мордовия</w:t>
      </w:r>
    </w:p>
    <w:p w:rsidR="003B77B8" w:rsidRPr="00856D24" w:rsidRDefault="003B77B8" w:rsidP="00856D24">
      <w:pPr>
        <w:pStyle w:val="NormalWeb"/>
        <w:shd w:val="clear" w:color="auto" w:fill="FFFFFF"/>
        <w:spacing w:before="312" w:beforeAutospacing="0" w:after="0" w:line="329" w:lineRule="atLeast"/>
        <w:ind w:firstLine="708"/>
        <w:jc w:val="both"/>
      </w:pPr>
      <w:r w:rsidRPr="00856D24">
        <w:t>На основании Федерального закона «О защите населения и территории от чрезвычайных ситуаций природного и техногенного характера» №68-ФЗ от 21 декабря 1994 года администрация Зубово-Полянского муниципального района Республики Мордовия п о с т а н о в л я е т:</w:t>
      </w:r>
    </w:p>
    <w:p w:rsidR="003B77B8" w:rsidRPr="00856D24" w:rsidRDefault="003B77B8" w:rsidP="005C656D">
      <w:pPr>
        <w:jc w:val="both"/>
        <w:rPr>
          <w:rFonts w:ascii="Times New Roman" w:hAnsi="Times New Roman"/>
          <w:sz w:val="24"/>
          <w:szCs w:val="24"/>
        </w:rPr>
      </w:pPr>
    </w:p>
    <w:p w:rsidR="003B77B8" w:rsidRPr="00856D24" w:rsidRDefault="003B77B8" w:rsidP="00856D2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Создать районный оперативный штаб для организации работы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6D24">
        <w:rPr>
          <w:rFonts w:ascii="Times New Roman" w:hAnsi="Times New Roman"/>
          <w:sz w:val="24"/>
          <w:szCs w:val="24"/>
        </w:rPr>
        <w:t>приему и обустройству граждан Украины, прибывших на территорию Зубово-Полянского муниципального района  Республики Мордовия согласно приложения № 1.</w:t>
      </w:r>
    </w:p>
    <w:p w:rsidR="003B77B8" w:rsidRPr="00856D24" w:rsidRDefault="003B77B8" w:rsidP="00856D2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Организовать в администрации Зубово-Полянского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6D24">
        <w:rPr>
          <w:rFonts w:ascii="Times New Roman" w:hAnsi="Times New Roman"/>
          <w:sz w:val="24"/>
          <w:szCs w:val="24"/>
        </w:rPr>
        <w:t>района «Горячую линию» на территории района по номеру телефона 8-834-58-2-51-51, 8-834-58-2-24-18.</w:t>
      </w:r>
    </w:p>
    <w:p w:rsidR="003B77B8" w:rsidRDefault="003B77B8" w:rsidP="00856D2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Возложить обязанности по созданию районного оперативного штаба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6D24">
        <w:rPr>
          <w:rFonts w:ascii="Times New Roman" w:hAnsi="Times New Roman"/>
          <w:sz w:val="24"/>
          <w:szCs w:val="24"/>
        </w:rPr>
        <w:t>организации работы «Горячей линии» на руководителя аппарата администрации Зубово-Полянского муниципального района – Фомину Татьяну Петровну.</w:t>
      </w:r>
    </w:p>
    <w:p w:rsidR="003B77B8" w:rsidRPr="00856D24" w:rsidRDefault="003B77B8" w:rsidP="00856D24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Ранее принятые постановления о создании р</w:t>
      </w:r>
      <w:r>
        <w:rPr>
          <w:rFonts w:ascii="Times New Roman" w:hAnsi="Times New Roman"/>
          <w:sz w:val="24"/>
          <w:szCs w:val="24"/>
        </w:rPr>
        <w:t xml:space="preserve">айонного оперативного штаба для                        </w:t>
      </w:r>
      <w:r w:rsidRPr="00856D24">
        <w:rPr>
          <w:rFonts w:ascii="Times New Roman" w:hAnsi="Times New Roman"/>
          <w:sz w:val="24"/>
          <w:szCs w:val="24"/>
        </w:rPr>
        <w:t>организации работы по приему и обустройству граждан Украины, прибывших на территорию Зубово-Полянского муниципального района Республики Мордовия признать утратившими силу.</w:t>
      </w:r>
    </w:p>
    <w:p w:rsidR="003B77B8" w:rsidRPr="00856D24" w:rsidRDefault="003B77B8" w:rsidP="00856D24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возлагаю на себя.  </w:t>
      </w:r>
    </w:p>
    <w:p w:rsidR="003B77B8" w:rsidRDefault="003B77B8" w:rsidP="00702B0B">
      <w:pPr>
        <w:jc w:val="both"/>
        <w:rPr>
          <w:rFonts w:ascii="Times New Roman" w:hAnsi="Times New Roman"/>
          <w:sz w:val="24"/>
          <w:szCs w:val="24"/>
        </w:rPr>
      </w:pPr>
    </w:p>
    <w:p w:rsidR="003B77B8" w:rsidRPr="00CB290E" w:rsidRDefault="003B77B8" w:rsidP="00702B0B">
      <w:pPr>
        <w:jc w:val="both"/>
        <w:rPr>
          <w:rFonts w:ascii="Times New Roman" w:hAnsi="Times New Roman"/>
          <w:b/>
          <w:sz w:val="24"/>
          <w:szCs w:val="24"/>
        </w:rPr>
      </w:pPr>
      <w:r w:rsidRPr="00CB290E">
        <w:rPr>
          <w:rFonts w:ascii="Times New Roman" w:hAnsi="Times New Roman"/>
          <w:b/>
          <w:sz w:val="24"/>
          <w:szCs w:val="24"/>
        </w:rPr>
        <w:t xml:space="preserve">Глава администрации </w:t>
      </w:r>
    </w:p>
    <w:p w:rsidR="003B77B8" w:rsidRPr="00CB290E" w:rsidRDefault="003B77B8" w:rsidP="00702B0B">
      <w:pPr>
        <w:jc w:val="both"/>
        <w:rPr>
          <w:rFonts w:ascii="Times New Roman" w:hAnsi="Times New Roman"/>
          <w:b/>
          <w:sz w:val="24"/>
          <w:szCs w:val="24"/>
        </w:rPr>
      </w:pPr>
      <w:r w:rsidRPr="00CB290E">
        <w:rPr>
          <w:rFonts w:ascii="Times New Roman" w:hAnsi="Times New Roman"/>
          <w:b/>
          <w:sz w:val="24"/>
          <w:szCs w:val="24"/>
        </w:rPr>
        <w:t>Зубово-Полянского муниципального района</w:t>
      </w:r>
    </w:p>
    <w:p w:rsidR="003B77B8" w:rsidRPr="00CB290E" w:rsidRDefault="003B77B8" w:rsidP="00856D24">
      <w:pPr>
        <w:jc w:val="both"/>
        <w:rPr>
          <w:rFonts w:ascii="Times New Roman" w:hAnsi="Times New Roman"/>
          <w:b/>
          <w:sz w:val="24"/>
          <w:szCs w:val="24"/>
        </w:rPr>
      </w:pPr>
      <w:r w:rsidRPr="00CB290E">
        <w:rPr>
          <w:rFonts w:ascii="Times New Roman" w:hAnsi="Times New Roman"/>
          <w:b/>
          <w:sz w:val="24"/>
          <w:szCs w:val="24"/>
        </w:rPr>
        <w:t>Республики Мордовия                                                                                            С.С. Сурдин</w:t>
      </w:r>
    </w:p>
    <w:p w:rsidR="003B77B8" w:rsidRDefault="003B77B8" w:rsidP="00354A25">
      <w:pPr>
        <w:pStyle w:val="NormalWeb"/>
        <w:spacing w:after="0"/>
        <w:jc w:val="right"/>
      </w:pPr>
      <w:r w:rsidRPr="00856D24">
        <w:t xml:space="preserve">                                                                                           </w:t>
      </w:r>
    </w:p>
    <w:p w:rsidR="003B77B8" w:rsidRDefault="003B77B8" w:rsidP="00354A25">
      <w:pPr>
        <w:pStyle w:val="NormalWeb"/>
        <w:spacing w:after="0"/>
        <w:jc w:val="right"/>
      </w:pPr>
    </w:p>
    <w:p w:rsidR="003B77B8" w:rsidRDefault="003B77B8" w:rsidP="00354A25">
      <w:pPr>
        <w:pStyle w:val="NormalWeb"/>
        <w:spacing w:after="0"/>
        <w:jc w:val="right"/>
      </w:pPr>
    </w:p>
    <w:p w:rsidR="003B77B8" w:rsidRDefault="003B77B8" w:rsidP="00354A25">
      <w:pPr>
        <w:pStyle w:val="NormalWeb"/>
        <w:spacing w:after="0"/>
        <w:jc w:val="right"/>
      </w:pPr>
    </w:p>
    <w:p w:rsidR="003B77B8" w:rsidRPr="00856D24" w:rsidRDefault="003B77B8" w:rsidP="00354A25">
      <w:pPr>
        <w:pStyle w:val="NormalWeb"/>
        <w:spacing w:after="0"/>
        <w:jc w:val="right"/>
      </w:pPr>
      <w:r w:rsidRPr="00856D24">
        <w:t xml:space="preserve">   Приложение № 1</w:t>
      </w:r>
    </w:p>
    <w:p w:rsidR="003B77B8" w:rsidRPr="00856D24" w:rsidRDefault="003B77B8" w:rsidP="00354A25">
      <w:pPr>
        <w:pStyle w:val="Heading3"/>
        <w:ind w:left="5676"/>
        <w:jc w:val="right"/>
        <w:rPr>
          <w:b w:val="0"/>
          <w:bCs w:val="0"/>
          <w:sz w:val="24"/>
          <w:szCs w:val="24"/>
        </w:rPr>
      </w:pPr>
      <w:r w:rsidRPr="00856D24">
        <w:rPr>
          <w:b w:val="0"/>
          <w:bCs w:val="0"/>
          <w:color w:val="00000A"/>
          <w:sz w:val="24"/>
          <w:szCs w:val="24"/>
        </w:rPr>
        <w:t xml:space="preserve">к постановлению администрации </w:t>
      </w:r>
    </w:p>
    <w:p w:rsidR="003B77B8" w:rsidRPr="00856D24" w:rsidRDefault="003B77B8" w:rsidP="00354A25">
      <w:pPr>
        <w:pStyle w:val="Heading3"/>
        <w:jc w:val="right"/>
        <w:rPr>
          <w:b w:val="0"/>
          <w:bCs w:val="0"/>
          <w:sz w:val="24"/>
          <w:szCs w:val="24"/>
        </w:rPr>
      </w:pPr>
      <w:r w:rsidRPr="00856D24">
        <w:rPr>
          <w:b w:val="0"/>
          <w:bCs w:val="0"/>
          <w:color w:val="00000A"/>
          <w:sz w:val="24"/>
          <w:szCs w:val="24"/>
        </w:rPr>
        <w:t xml:space="preserve">                                                                                Зубово-Полянского муниципального </w:t>
      </w:r>
    </w:p>
    <w:p w:rsidR="003B77B8" w:rsidRPr="00856D24" w:rsidRDefault="003B77B8" w:rsidP="00354A25">
      <w:pPr>
        <w:pStyle w:val="Heading3"/>
        <w:ind w:left="6060"/>
        <w:rPr>
          <w:b w:val="0"/>
          <w:bCs w:val="0"/>
          <w:sz w:val="24"/>
          <w:szCs w:val="24"/>
        </w:rPr>
      </w:pPr>
      <w:r w:rsidRPr="00856D24">
        <w:rPr>
          <w:b w:val="0"/>
          <w:bCs w:val="0"/>
          <w:color w:val="00000A"/>
          <w:sz w:val="24"/>
          <w:szCs w:val="24"/>
        </w:rPr>
        <w:t xml:space="preserve">   района Республики Мордовия</w:t>
      </w:r>
    </w:p>
    <w:p w:rsidR="003B77B8" w:rsidRPr="00856D24" w:rsidRDefault="003B77B8" w:rsidP="00354A25">
      <w:pPr>
        <w:pStyle w:val="Heading3"/>
        <w:rPr>
          <w:b w:val="0"/>
          <w:bCs w:val="0"/>
          <w:sz w:val="24"/>
          <w:szCs w:val="24"/>
        </w:rPr>
      </w:pPr>
      <w:r w:rsidRPr="00856D24">
        <w:rPr>
          <w:b w:val="0"/>
          <w:bCs w:val="0"/>
          <w:color w:val="00000A"/>
          <w:sz w:val="24"/>
          <w:szCs w:val="24"/>
        </w:rPr>
        <w:t xml:space="preserve">                                                               </w:t>
      </w:r>
      <w:r>
        <w:rPr>
          <w:b w:val="0"/>
          <w:bCs w:val="0"/>
          <w:color w:val="00000A"/>
          <w:sz w:val="24"/>
          <w:szCs w:val="24"/>
        </w:rPr>
        <w:t xml:space="preserve">                             № 1059 от </w:t>
      </w:r>
      <w:r w:rsidRPr="00856D24">
        <w:rPr>
          <w:b w:val="0"/>
          <w:bCs w:val="0"/>
          <w:color w:val="00000A"/>
          <w:sz w:val="24"/>
          <w:szCs w:val="24"/>
        </w:rPr>
        <w:t>«</w:t>
      </w:r>
      <w:r>
        <w:rPr>
          <w:b w:val="0"/>
          <w:bCs w:val="0"/>
          <w:color w:val="00000A"/>
          <w:sz w:val="24"/>
          <w:szCs w:val="24"/>
        </w:rPr>
        <w:t>28</w:t>
      </w:r>
      <w:r w:rsidRPr="00856D24">
        <w:rPr>
          <w:b w:val="0"/>
          <w:bCs w:val="0"/>
          <w:color w:val="00000A"/>
          <w:sz w:val="24"/>
          <w:szCs w:val="24"/>
        </w:rPr>
        <w:t xml:space="preserve">» </w:t>
      </w:r>
      <w:r>
        <w:rPr>
          <w:b w:val="0"/>
          <w:bCs w:val="0"/>
          <w:color w:val="00000A"/>
          <w:sz w:val="24"/>
          <w:szCs w:val="24"/>
        </w:rPr>
        <w:t xml:space="preserve">августа </w:t>
      </w:r>
      <w:r w:rsidRPr="00856D24">
        <w:rPr>
          <w:b w:val="0"/>
          <w:bCs w:val="0"/>
          <w:color w:val="00000A"/>
          <w:sz w:val="24"/>
          <w:szCs w:val="24"/>
        </w:rPr>
        <w:t>2015г.</w:t>
      </w:r>
    </w:p>
    <w:p w:rsidR="003B77B8" w:rsidRPr="00856D24" w:rsidRDefault="003B77B8" w:rsidP="00354A25">
      <w:pPr>
        <w:rPr>
          <w:rFonts w:ascii="Times New Roman" w:hAnsi="Times New Roman"/>
          <w:sz w:val="24"/>
          <w:szCs w:val="24"/>
        </w:rPr>
      </w:pPr>
    </w:p>
    <w:p w:rsidR="003B77B8" w:rsidRPr="00856D24" w:rsidRDefault="003B77B8" w:rsidP="007A4435">
      <w:pPr>
        <w:jc w:val="center"/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Состав районного оперативного штаба</w:t>
      </w:r>
    </w:p>
    <w:p w:rsidR="003B77B8" w:rsidRPr="00856D24" w:rsidRDefault="003B77B8" w:rsidP="00491391">
      <w:pPr>
        <w:jc w:val="center"/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для организации работы по приему и обустройству граждан Украины, прибывших на территорию Зубово-Полянского муниципального района Республики Мордовия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Сурдин С.С. – Глава администрации Зубово-Полянского муниципального района;</w:t>
      </w:r>
    </w:p>
    <w:p w:rsidR="003B77B8" w:rsidRPr="00856D24" w:rsidRDefault="003B77B8" w:rsidP="00354A2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Нечаев А.Н. - заместитель Главы администрации Зубово-Полянского муниципального района;</w:t>
      </w:r>
    </w:p>
    <w:p w:rsidR="003B77B8" w:rsidRPr="00856D24" w:rsidRDefault="003B77B8" w:rsidP="00354A2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Сисигина П.Н. – заместитель Главы администрации Зубово-Полянского муниципального района;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Кузнецов В.В. – заместитель Главы администрации Зубово-Полянского муниципального района;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Бабин А.А. – главный врач ГБУЗ «Зубово-Полянская ЦРБ»;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Степушкин И.А. – начальник управления по социальной работе администрации Зубово-Полянского муниципального района;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Забайкин Б.А. – начальник ГКУ «Социальная защита населения по Зубово-Полянскому району Республики Мордовия»;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Брезгин В.И. –директор ГКУ «Центр занятости населения Зубово-Полянского района»;(по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Миронов А.Е. – начальник ПЧ-14 ГУ «1-й отряд Федеральная противопожарная служба по РМ»;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Зуйкин А.А. – начальник МКУ ЕДДС;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Тишина И.И.– начальник МО УФМС по РМ в Зубово-Полянском районе;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Булдыгин А.Н. – генеральный директор ООО «ЖКС Зубова Поляна»;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Ошкин Ю.Н. – генеральный директор ООО «ЖКХ Явас»;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Кельгаев С.А. – руководитель ООО «Зубова Полянаводоканал»;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Яковлев Ф.Д. – генеральный директор ООО «Водоканал»;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Асанин Ю.В. – директор ГОУ СПО (ССУЗ) «Зубово-Полянский аграрный техникум»;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Балашов Н.В. – директор ГОУ СПО (ССУЗ) «Зубово-Полянский педагогический колледж»;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Канайкин И.В. – начальник отдела МВД по Зубово-Полянскому муниципальному району;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Рахимова Р.М. – специалист-эксперт Территориального отдела Управления Роспотребнадзора в Ковылкинском, Зубово-Полянском, Торбеевском районах; (по согласованию)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 xml:space="preserve">Кидяев В.Б. – начальник  управления «ГУ- Управление пенсионного фонда РФ в Зубово-Полянском муниципальном районе РМ»; (по согласованию) 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Фомина Т.П. – руководитель аппарата администрации Зубово-Полянского муниципального района</w:t>
      </w:r>
    </w:p>
    <w:p w:rsidR="003B77B8" w:rsidRPr="00856D24" w:rsidRDefault="003B77B8" w:rsidP="007A4435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856D24">
        <w:rPr>
          <w:rFonts w:ascii="Times New Roman" w:hAnsi="Times New Roman"/>
          <w:sz w:val="24"/>
          <w:szCs w:val="24"/>
        </w:rPr>
        <w:t>Надейкина Н.В. – начальник отдела по делам ГО и ЧС по Зубово-Полянскому муниципальному району</w:t>
      </w:r>
    </w:p>
    <w:sectPr w:rsidR="003B77B8" w:rsidRPr="00856D24" w:rsidSect="005C656D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578C3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A58E2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1237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5902E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1E8C8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8CFF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3587A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5AE1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1EC6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04C30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4963800"/>
    <w:multiLevelType w:val="hybridMultilevel"/>
    <w:tmpl w:val="2800E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984FB9"/>
    <w:multiLevelType w:val="hybridMultilevel"/>
    <w:tmpl w:val="4F5273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7322A64"/>
    <w:multiLevelType w:val="hybridMultilevel"/>
    <w:tmpl w:val="1AEE75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C313BB"/>
    <w:multiLevelType w:val="hybridMultilevel"/>
    <w:tmpl w:val="EB02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EC0B13"/>
    <w:multiLevelType w:val="hybridMultilevel"/>
    <w:tmpl w:val="2F80BAD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146"/>
    <w:rsid w:val="00080B3E"/>
    <w:rsid w:val="000855E4"/>
    <w:rsid w:val="001E6C9F"/>
    <w:rsid w:val="001F001E"/>
    <w:rsid w:val="001F2FF1"/>
    <w:rsid w:val="00270269"/>
    <w:rsid w:val="002C0063"/>
    <w:rsid w:val="00334146"/>
    <w:rsid w:val="00354A25"/>
    <w:rsid w:val="003B77B8"/>
    <w:rsid w:val="00436BE4"/>
    <w:rsid w:val="00491391"/>
    <w:rsid w:val="0049604E"/>
    <w:rsid w:val="005C656D"/>
    <w:rsid w:val="006B546D"/>
    <w:rsid w:val="006E42FE"/>
    <w:rsid w:val="00702B0B"/>
    <w:rsid w:val="0072233A"/>
    <w:rsid w:val="007612D0"/>
    <w:rsid w:val="007A4435"/>
    <w:rsid w:val="007B4DDC"/>
    <w:rsid w:val="00856D24"/>
    <w:rsid w:val="008F0534"/>
    <w:rsid w:val="009D3535"/>
    <w:rsid w:val="00AD2780"/>
    <w:rsid w:val="00B21DC1"/>
    <w:rsid w:val="00C31C12"/>
    <w:rsid w:val="00C53768"/>
    <w:rsid w:val="00C955E7"/>
    <w:rsid w:val="00CB290E"/>
    <w:rsid w:val="00CF42AE"/>
    <w:rsid w:val="00D97DF0"/>
    <w:rsid w:val="00F62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FF1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locked/>
    <w:rsid w:val="00354A25"/>
    <w:pPr>
      <w:spacing w:after="0" w:line="240" w:lineRule="auto"/>
      <w:ind w:left="720"/>
      <w:jc w:val="both"/>
      <w:outlineLvl w:val="2"/>
    </w:pPr>
    <w:rPr>
      <w:rFonts w:ascii="Times New Roman" w:hAnsi="Times New Roman"/>
      <w:b/>
      <w:bCs/>
      <w:color w:val="000000"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2233A"/>
    <w:rPr>
      <w:rFonts w:ascii="Cambria" w:hAnsi="Cambria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99"/>
    <w:qFormat/>
    <w:rsid w:val="00702B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85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55E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354A25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660</Words>
  <Characters>3763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zbp-01</cp:lastModifiedBy>
  <cp:revision>9</cp:revision>
  <cp:lastPrinted>2014-08-12T13:59:00Z</cp:lastPrinted>
  <dcterms:created xsi:type="dcterms:W3CDTF">2014-08-12T13:49:00Z</dcterms:created>
  <dcterms:modified xsi:type="dcterms:W3CDTF">2015-11-23T10:53:00Z</dcterms:modified>
</cp:coreProperties>
</file>